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B1645C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1645C">
              <w:rPr>
                <w:b/>
                <w:sz w:val="26"/>
                <w:szCs w:val="26"/>
                <w:lang w:val="en-US"/>
              </w:rPr>
              <w:t>203C_118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1645C" w:rsidRDefault="004D2F4B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B1645C">
              <w:rPr>
                <w:b/>
                <w:sz w:val="26"/>
                <w:szCs w:val="26"/>
                <w:lang w:val="en-US"/>
              </w:rPr>
              <w:t>2016190</w:t>
            </w:r>
            <w:r w:rsidR="00C44B8B" w:rsidRPr="00B1645C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 w:rsidRPr="00492394">
        <w:rPr>
          <w:b/>
          <w:bCs/>
          <w:sz w:val="26"/>
          <w:szCs w:val="26"/>
        </w:rPr>
        <w:t>траверс</w:t>
      </w:r>
      <w:r w:rsidR="00B868C5">
        <w:rPr>
          <w:b/>
          <w:bCs/>
          <w:sz w:val="26"/>
          <w:szCs w:val="26"/>
        </w:rPr>
        <w:t xml:space="preserve"> </w:t>
      </w:r>
      <w:r w:rsidR="00B868C5">
        <w:rPr>
          <w:b/>
          <w:sz w:val="26"/>
          <w:szCs w:val="26"/>
        </w:rPr>
        <w:t>(</w:t>
      </w:r>
      <w:r w:rsidR="00FB48C0">
        <w:rPr>
          <w:b/>
          <w:sz w:val="26"/>
          <w:szCs w:val="26"/>
        </w:rPr>
        <w:t>Хомут Х8 3.407.1-143.8.6</w:t>
      </w:r>
      <w:r w:rsidR="004D2F4B" w:rsidRPr="00492394">
        <w:rPr>
          <w:b/>
          <w:sz w:val="26"/>
          <w:szCs w:val="26"/>
        </w:rPr>
        <w:t>8</w:t>
      </w:r>
      <w:r w:rsidR="00B868C5">
        <w:rPr>
          <w:b/>
          <w:sz w:val="26"/>
          <w:szCs w:val="26"/>
        </w:rPr>
        <w:t>)</w:t>
      </w:r>
      <w:r w:rsidR="00D45E81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D45E81">
        <w:rPr>
          <w:b/>
          <w:sz w:val="26"/>
          <w:szCs w:val="26"/>
          <w:u w:val="single"/>
        </w:rPr>
        <w:t>203</w:t>
      </w:r>
      <w:r w:rsidR="00F115B9" w:rsidRPr="00D45E81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492394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492394">
        <w:rPr>
          <w:sz w:val="24"/>
          <w:szCs w:val="24"/>
        </w:rPr>
        <w:t>требования</w:t>
      </w:r>
      <w:r w:rsidR="001759FB" w:rsidRPr="00D45E81">
        <w:rPr>
          <w:sz w:val="24"/>
          <w:szCs w:val="24"/>
        </w:rPr>
        <w:t>м</w:t>
      </w:r>
      <w:r w:rsidR="001759FB" w:rsidRPr="00D45E81">
        <w:rPr>
          <w:color w:val="FF0000"/>
          <w:sz w:val="24"/>
          <w:szCs w:val="24"/>
        </w:rPr>
        <w:t> </w:t>
      </w:r>
      <w:bookmarkStart w:id="1" w:name="Поле4"/>
      <w:r w:rsidR="00492394" w:rsidRPr="00D45E81">
        <w:rPr>
          <w:sz w:val="24"/>
          <w:szCs w:val="24"/>
        </w:rPr>
        <w:t>Т</w:t>
      </w:r>
      <w:r w:rsidR="004D2F4B" w:rsidRPr="00D45E81">
        <w:rPr>
          <w:sz w:val="24"/>
          <w:szCs w:val="24"/>
        </w:rPr>
        <w:t>и</w:t>
      </w:r>
      <w:r w:rsidR="00B62ECE">
        <w:rPr>
          <w:sz w:val="24"/>
          <w:szCs w:val="24"/>
        </w:rPr>
        <w:t>пового проекта</w:t>
      </w:r>
      <w:r w:rsidR="0049542C" w:rsidRPr="00D45E81">
        <w:rPr>
          <w:sz w:val="24"/>
          <w:szCs w:val="24"/>
        </w:rPr>
        <w:t xml:space="preserve"> </w:t>
      </w:r>
      <w:r w:rsidR="00FB48C0" w:rsidRPr="00D45E81">
        <w:rPr>
          <w:sz w:val="24"/>
          <w:szCs w:val="24"/>
        </w:rPr>
        <w:t>3.407.1-143.8.6</w:t>
      </w:r>
      <w:r w:rsidR="004D2F4B" w:rsidRPr="00D45E81">
        <w:rPr>
          <w:sz w:val="24"/>
          <w:szCs w:val="24"/>
        </w:rPr>
        <w:t>8</w:t>
      </w:r>
      <w:r w:rsidR="0073431B" w:rsidRPr="00D45E81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45E81" w:rsidRDefault="00D45E81" w:rsidP="00D45E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D45E81" w:rsidRDefault="00D45E81" w:rsidP="00D45E8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D45E81" w:rsidRDefault="00D45E81" w:rsidP="00D45E8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D45E81" w:rsidRDefault="00D45E81" w:rsidP="00D45E8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D45E81" w:rsidRDefault="00D45E81" w:rsidP="00D45E8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45E81" w:rsidRDefault="00D45E81" w:rsidP="00D45E8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D45E81" w:rsidRDefault="00D45E81" w:rsidP="00D45E8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45E81" w:rsidRDefault="00D45E81" w:rsidP="00D45E8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D45E81" w:rsidRDefault="00D45E81" w:rsidP="00D45E8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D45E81" w:rsidRDefault="00D45E81" w:rsidP="00D45E8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D45E81" w:rsidRDefault="00D45E81" w:rsidP="00D45E8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D45E81" w:rsidRDefault="00D45E81" w:rsidP="00D45E81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D45E81" w:rsidRDefault="00D45E81" w:rsidP="00D45E81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45E81" w:rsidRDefault="00D45E81" w:rsidP="00D45E8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D45E81" w:rsidRDefault="00D45E81" w:rsidP="00D45E81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D45E81">
        <w:rPr>
          <w:sz w:val="24"/>
          <w:szCs w:val="24"/>
        </w:rPr>
        <w:t>Типового проекта 3.407.1-143.8.68</w:t>
      </w:r>
      <w:r>
        <w:rPr>
          <w:sz w:val="26"/>
          <w:szCs w:val="26"/>
        </w:rPr>
        <w:t>;</w:t>
      </w:r>
    </w:p>
    <w:p w:rsidR="00D45E81" w:rsidRDefault="00D45E81" w:rsidP="00D45E81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D45E81" w:rsidRDefault="00D45E81" w:rsidP="00D45E8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D45E81" w:rsidRDefault="00D45E81" w:rsidP="00D45E8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D45E81" w:rsidRDefault="00D45E81" w:rsidP="00D45E8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D45E81" w:rsidRDefault="00D45E81" w:rsidP="00D45E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D45E81" w:rsidRDefault="00D45E81" w:rsidP="00D45E8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D45E81" w:rsidRDefault="00D45E81" w:rsidP="00D45E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D45E81" w:rsidRDefault="00D45E81" w:rsidP="00D45E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D45E81" w:rsidRDefault="00D45E81" w:rsidP="00D45E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45E81" w:rsidRDefault="00D45E81" w:rsidP="00D45E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D45E81" w:rsidRDefault="00D45E81" w:rsidP="00D45E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45E81" w:rsidRDefault="00D45E81" w:rsidP="00D45E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5E81" w:rsidRDefault="00D45E81" w:rsidP="00D45E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45E81" w:rsidRDefault="00D45E81" w:rsidP="00D45E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D45E81" w:rsidRDefault="00D45E81" w:rsidP="00D45E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5E81" w:rsidRDefault="00D45E81" w:rsidP="00D45E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45E81" w:rsidRDefault="00D45E81" w:rsidP="00D45E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D45E81" w:rsidRDefault="00D45E81" w:rsidP="00D45E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D45E81" w:rsidRDefault="00D45E81" w:rsidP="00D45E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D45E81" w:rsidRDefault="00D45E81" w:rsidP="00D45E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D45E81" w:rsidRDefault="00D45E81" w:rsidP="00D45E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D45E81" w:rsidRDefault="00D45E81" w:rsidP="00D45E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D45E81" w:rsidRDefault="00D45E81" w:rsidP="00D45E8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D45E81" w:rsidRDefault="00D45E81" w:rsidP="00D45E8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D45E81" w:rsidRDefault="00D45E81" w:rsidP="00D45E8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D45E81" w:rsidRDefault="00D45E81" w:rsidP="00D45E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D45E81" w:rsidRDefault="00D45E81" w:rsidP="00D45E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  <w:bookmarkStart w:id="2" w:name="_GoBack"/>
      <w:bookmarkEnd w:id="2"/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912" w:rsidRDefault="00A52912">
      <w:r>
        <w:separator/>
      </w:r>
    </w:p>
  </w:endnote>
  <w:endnote w:type="continuationSeparator" w:id="0">
    <w:p w:rsidR="00A52912" w:rsidRDefault="00A52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912" w:rsidRDefault="00A52912">
      <w:r>
        <w:separator/>
      </w:r>
    </w:p>
  </w:footnote>
  <w:footnote w:type="continuationSeparator" w:id="0">
    <w:p w:rsidR="00A52912" w:rsidRDefault="00A529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11E2751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F4B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5CF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4FE3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2FB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075E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5CA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394"/>
    <w:rsid w:val="00492EC7"/>
    <w:rsid w:val="004930E8"/>
    <w:rsid w:val="00494F2B"/>
    <w:rsid w:val="0049542C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2F4B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87763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37707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68FE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2246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912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6D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1645C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4532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2ECE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68C5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5E81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A5F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8C0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AD7A02-BE5F-4C1C-869D-4895CC7E2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AACC8-BBEC-47CB-8650-55CD345A4B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E5C06AA-B430-4003-BC7D-E9F8C6BBE7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F9F41E-4EEE-4742-A375-AF750B0F67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304C6A-EADE-4583-B2FF-4FEB47A9C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27</TotalTime>
  <Pages>1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12</cp:revision>
  <cp:lastPrinted>2010-09-30T13:29:00Z</cp:lastPrinted>
  <dcterms:created xsi:type="dcterms:W3CDTF">2015-04-23T12:17:00Z</dcterms:created>
  <dcterms:modified xsi:type="dcterms:W3CDTF">2015-09-25T08:19:00Z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